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8CC910" w14:textId="77777777" w:rsidR="007C55AF" w:rsidRDefault="007C55AF" w:rsidP="007C55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ROBERTS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1438 – 1522)</w:t>
      </w:r>
    </w:p>
    <w:p w14:paraId="530A2B40" w14:textId="77777777" w:rsidR="007C55AF" w:rsidRDefault="007C55AF" w:rsidP="007C55AF">
      <w:pPr>
        <w:pStyle w:val="NoSpacing"/>
        <w:rPr>
          <w:rFonts w:cs="Times New Roman"/>
          <w:szCs w:val="24"/>
        </w:rPr>
      </w:pPr>
    </w:p>
    <w:p w14:paraId="482A182E" w14:textId="77777777" w:rsidR="007C55AF" w:rsidRDefault="007C55AF" w:rsidP="007C55AF">
      <w:pPr>
        <w:pStyle w:val="NoSpacing"/>
        <w:rPr>
          <w:rFonts w:cs="Times New Roman"/>
          <w:szCs w:val="24"/>
        </w:rPr>
      </w:pPr>
    </w:p>
    <w:p w14:paraId="11EE8610" w14:textId="77777777" w:rsidR="007C55AF" w:rsidRDefault="007C55AF" w:rsidP="007C55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 = Isabel(q.v.), daughter of John </w:t>
      </w:r>
      <w:proofErr w:type="spellStart"/>
      <w:r>
        <w:rPr>
          <w:rFonts w:cs="Times New Roman"/>
          <w:szCs w:val="24"/>
        </w:rPr>
        <w:t>Colepepper</w:t>
      </w:r>
      <w:proofErr w:type="spellEnd"/>
      <w:r>
        <w:rPr>
          <w:rFonts w:cs="Times New Roman"/>
          <w:szCs w:val="24"/>
        </w:rPr>
        <w:t>.</w:t>
      </w:r>
    </w:p>
    <w:p w14:paraId="0699D621" w14:textId="77777777" w:rsidR="007C55AF" w:rsidRDefault="007C55AF" w:rsidP="007C55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56B859F2" w14:textId="77777777" w:rsidR="007C55AF" w:rsidRDefault="007C55AF" w:rsidP="007C55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Martin.      (ibid.)</w:t>
      </w:r>
    </w:p>
    <w:p w14:paraId="795F8E53" w14:textId="77777777" w:rsidR="007C55AF" w:rsidRDefault="007C55AF" w:rsidP="007C55AF">
      <w:pPr>
        <w:pStyle w:val="NoSpacing"/>
        <w:rPr>
          <w:rFonts w:cs="Times New Roman"/>
          <w:szCs w:val="24"/>
        </w:rPr>
      </w:pPr>
    </w:p>
    <w:p w14:paraId="61E3F831" w14:textId="77777777" w:rsidR="007C55AF" w:rsidRDefault="007C55AF" w:rsidP="007C55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= Alice Naylor(q.v.).     (ibid.)</w:t>
      </w:r>
    </w:p>
    <w:p w14:paraId="01B55B54" w14:textId="77777777" w:rsidR="007C55AF" w:rsidRDefault="007C55AF" w:rsidP="007C55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Thomas(q.v.).    (ibid.)</w:t>
      </w:r>
    </w:p>
    <w:p w14:paraId="257D4BBB" w14:textId="77777777" w:rsidR="007C55AF" w:rsidRDefault="007C55AF" w:rsidP="007C55AF">
      <w:pPr>
        <w:pStyle w:val="NoSpacing"/>
        <w:rPr>
          <w:rFonts w:cs="Times New Roman"/>
          <w:szCs w:val="24"/>
        </w:rPr>
      </w:pPr>
    </w:p>
    <w:p w14:paraId="52CF10D6" w14:textId="77777777" w:rsidR="007C55AF" w:rsidRDefault="007C55AF" w:rsidP="007C55AF">
      <w:pPr>
        <w:pStyle w:val="NoSpacing"/>
        <w:rPr>
          <w:rFonts w:cs="Times New Roman"/>
          <w:szCs w:val="24"/>
        </w:rPr>
      </w:pPr>
    </w:p>
    <w:p w14:paraId="6CC5D2A8" w14:textId="77777777" w:rsidR="007C55AF" w:rsidRDefault="007C55AF" w:rsidP="007C55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3EE064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E16AB9" w14:textId="77777777" w:rsidR="007C55AF" w:rsidRDefault="007C55AF" w:rsidP="009139A6">
      <w:r>
        <w:separator/>
      </w:r>
    </w:p>
  </w:endnote>
  <w:endnote w:type="continuationSeparator" w:id="0">
    <w:p w14:paraId="37935D35" w14:textId="77777777" w:rsidR="007C55AF" w:rsidRDefault="007C55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36D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9498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AF5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51C233" w14:textId="77777777" w:rsidR="007C55AF" w:rsidRDefault="007C55AF" w:rsidP="009139A6">
      <w:r>
        <w:separator/>
      </w:r>
    </w:p>
  </w:footnote>
  <w:footnote w:type="continuationSeparator" w:id="0">
    <w:p w14:paraId="5FD9D23D" w14:textId="77777777" w:rsidR="007C55AF" w:rsidRDefault="007C55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67C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748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6F0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5AF"/>
    <w:rsid w:val="000666E0"/>
    <w:rsid w:val="002510B7"/>
    <w:rsid w:val="00270799"/>
    <w:rsid w:val="005C130B"/>
    <w:rsid w:val="007C55AF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FD962"/>
  <w15:chartTrackingRefBased/>
  <w15:docId w15:val="{B71846BD-62DD-46D2-9748-832CA57C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2024-05-02T18:51:00Z</dcterms:created>
  <dcterms:modified xsi:type="dcterms:W3CDTF">2024-05-02T18:51:00Z</dcterms:modified>
</cp:coreProperties>
</file>